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41E5E" w14:textId="77777777" w:rsidR="00064E7E" w:rsidRPr="00064E7E" w:rsidRDefault="00064E7E" w:rsidP="00064E7E">
      <w:pPr>
        <w:spacing w:line="240" w:lineRule="auto"/>
        <w:jc w:val="right"/>
        <w:rPr>
          <w:rFonts w:ascii="Corbel" w:hAnsi="Corbel"/>
          <w:bCs/>
          <w:i/>
        </w:rPr>
      </w:pPr>
      <w:r w:rsidRPr="00064E7E">
        <w:rPr>
          <w:rFonts w:ascii="Corbel" w:hAnsi="Corbel"/>
          <w:b/>
          <w:bCs/>
          <w:i/>
        </w:rPr>
        <w:tab/>
      </w:r>
      <w:r w:rsidRPr="00064E7E">
        <w:rPr>
          <w:rFonts w:ascii="Corbel" w:hAnsi="Corbel"/>
          <w:bCs/>
          <w:i/>
        </w:rPr>
        <w:t>Załącznik nr 1.5 do Zarządzenia Rektora UR  nr 61/2025</w:t>
      </w:r>
    </w:p>
    <w:p w14:paraId="720F8B1C" w14:textId="77777777" w:rsidR="00064E7E" w:rsidRPr="00E960BB" w:rsidRDefault="00064E7E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4498AEE4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</w:t>
      </w:r>
      <w:r w:rsidR="00D505EA">
        <w:rPr>
          <w:rFonts w:ascii="Corbel" w:hAnsi="Corbel"/>
          <w:iCs/>
          <w:smallCaps/>
          <w:sz w:val="24"/>
          <w:szCs w:val="24"/>
        </w:rPr>
        <w:t>5</w:t>
      </w:r>
      <w:r w:rsidR="007259FA">
        <w:rPr>
          <w:rFonts w:ascii="Corbel" w:hAnsi="Corbel"/>
          <w:iCs/>
          <w:smallCaps/>
          <w:sz w:val="24"/>
          <w:szCs w:val="24"/>
        </w:rPr>
        <w:t>-202</w:t>
      </w:r>
      <w:r w:rsidR="00F34204">
        <w:rPr>
          <w:rFonts w:ascii="Corbel" w:hAnsi="Corbel"/>
          <w:iCs/>
          <w:smallCaps/>
          <w:sz w:val="24"/>
          <w:szCs w:val="24"/>
        </w:rPr>
        <w:t>7</w:t>
      </w:r>
    </w:p>
    <w:p w14:paraId="2A94F79A" w14:textId="7573591E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1F728C">
        <w:rPr>
          <w:rFonts w:ascii="Corbel" w:hAnsi="Corbel"/>
          <w:sz w:val="20"/>
          <w:szCs w:val="20"/>
        </w:rPr>
        <w:t>6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1F728C">
        <w:rPr>
          <w:rFonts w:ascii="Corbel" w:hAnsi="Corbel"/>
          <w:sz w:val="20"/>
          <w:szCs w:val="20"/>
        </w:rPr>
        <w:t>7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3DD041EF" w:rsidR="0085747A" w:rsidRPr="009C54AE" w:rsidRDefault="00F2231D" w:rsidP="006B42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Komputerowe wspomaganie decyzji </w:t>
            </w:r>
            <w:r w:rsidR="006B42F6"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</w:p>
        </w:tc>
      </w:tr>
      <w:tr w:rsidR="0085747A" w:rsidRPr="00064E7E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66C2FCCC" w:rsidR="0085747A" w:rsidRPr="006B42F6" w:rsidRDefault="00B81DE0" w:rsidP="00E52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/I</w:t>
            </w:r>
            <w:r w:rsidR="00E520C8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I</w:t>
            </w:r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="007B5090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Fi</w:t>
            </w:r>
            <w:r w:rsidR="00E520C8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G</w:t>
            </w:r>
            <w:r w:rsidR="007B5090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C</w:t>
            </w:r>
            <w:proofErr w:type="spellEnd"/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/C-1.</w:t>
            </w:r>
            <w:r w:rsidR="00356B7C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4</w:t>
            </w:r>
            <w:r w:rsidR="00E520C8"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  <w:r w:rsidRPr="006B42F6">
              <w:rPr>
                <w:rFonts w:ascii="Corbel" w:hAnsi="Corbel"/>
                <w:b w:val="0"/>
                <w:sz w:val="24"/>
                <w:szCs w:val="24"/>
                <w:lang w:val="en-US"/>
              </w:rPr>
              <w:t>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A9CF8DD" w:rsidR="00FD6A6B" w:rsidRPr="009C54AE" w:rsidRDefault="00280B9F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A22B8E2" w:rsidR="0085747A" w:rsidRPr="00C400F8" w:rsidRDefault="00280B9F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C400F8" w:rsidRPr="00C400F8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0CBC86D1" w:rsidR="00C31C76" w:rsidRPr="009C54AE" w:rsidRDefault="001E1E6D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4A231A86" w:rsidR="00C31C76" w:rsidRPr="009C54AE" w:rsidRDefault="00AA25D8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3139E9AA" w:rsidR="00C31C76" w:rsidRPr="009C54AE" w:rsidRDefault="00D1172B" w:rsidP="00EF48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EF480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2CB41E4" w:rsidR="00C31C76" w:rsidRPr="007E5EDB" w:rsidRDefault="007E5ED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29D83BA8" w:rsidR="00C31C76" w:rsidRPr="007E5EDB" w:rsidRDefault="007E5EDB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627AD4FF" w:rsidR="00015B8F" w:rsidRPr="009C54AE" w:rsidRDefault="00D039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138337F0" w:rsidR="00015B8F" w:rsidRPr="009C54AE" w:rsidRDefault="00B256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22E308" w14:textId="77777777" w:rsidR="00D926DC" w:rsidRDefault="00D926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606C5583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="00D926D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MS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CD1969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CD1969" w:rsidRDefault="0085747A" w:rsidP="009C54AE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057676CA" w:rsidR="00E8382A" w:rsidRDefault="000144F1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narzędzi </w:t>
            </w:r>
            <w:r w:rsidR="008F4F46">
              <w:rPr>
                <w:rFonts w:ascii="Corbel" w:hAnsi="Corbel"/>
                <w:sz w:val="24"/>
                <w:szCs w:val="24"/>
              </w:rPr>
              <w:t xml:space="preserve">analizy warunkowej/symulacji. 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65A">
              <w:rPr>
                <w:rFonts w:ascii="Corbel" w:hAnsi="Corbel"/>
                <w:sz w:val="24"/>
                <w:szCs w:val="24"/>
              </w:rPr>
              <w:lastRenderedPageBreak/>
              <w:t>(Menedżer scenariuszy)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, raporty wrażliwości.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Wykorzystanie możliwości narzędzia Tabela danych. 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5E847003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  <w:r w:rsidR="005B1CC5">
        <w:rPr>
          <w:rFonts w:ascii="Corbel" w:hAnsi="Corbel"/>
          <w:b w:val="0"/>
          <w:smallCaps w:val="0"/>
          <w:szCs w:val="24"/>
        </w:rPr>
        <w:t>.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10382695" w:rsidR="0085747A" w:rsidRPr="00FE1386" w:rsidRDefault="51A5E360" w:rsidP="00945FA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</w:t>
            </w:r>
            <w:r w:rsidR="00945FA8">
              <w:rPr>
                <w:rFonts w:ascii="Corbel" w:hAnsi="Corbel"/>
                <w:sz w:val="24"/>
                <w:szCs w:val="24"/>
              </w:rPr>
              <w:t>1</w:t>
            </w:r>
            <w:r w:rsidRPr="6063023A">
              <w:rPr>
                <w:rFonts w:ascii="Corbel" w:hAnsi="Corbel"/>
                <w:sz w:val="24"/>
                <w:szCs w:val="24"/>
              </w:rPr>
              <w:t xml:space="preserve"> kolokwi</w:t>
            </w:r>
            <w:r w:rsidR="00945FA8">
              <w:rPr>
                <w:rFonts w:ascii="Corbel" w:hAnsi="Corbel"/>
                <w:sz w:val="24"/>
                <w:szCs w:val="24"/>
              </w:rPr>
              <w:t>um</w:t>
            </w:r>
            <w:r w:rsidRPr="6063023A">
              <w:rPr>
                <w:rFonts w:ascii="Corbel" w:hAnsi="Corbel"/>
                <w:sz w:val="24"/>
                <w:szCs w:val="24"/>
              </w:rPr>
              <w:t>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704E8E06" w:rsidR="00B07B3E" w:rsidRPr="009C54AE" w:rsidRDefault="008D355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1CD298BB" w:rsidR="00331122" w:rsidRPr="00521803" w:rsidRDefault="00C7153B" w:rsidP="008D35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8D355A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7"/>
      </w:tblGrid>
      <w:tr w:rsidR="0085747A" w:rsidRPr="009C54AE" w14:paraId="5454FE01" w14:textId="77777777" w:rsidTr="002118F0">
        <w:trPr>
          <w:trHeight w:val="397"/>
        </w:trPr>
        <w:tc>
          <w:tcPr>
            <w:tcW w:w="4282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118F0">
        <w:trPr>
          <w:trHeight w:val="397"/>
        </w:trPr>
        <w:tc>
          <w:tcPr>
            <w:tcW w:w="4282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2118F0" w14:paraId="78E6C35D" w14:textId="77777777" w:rsidTr="002118F0">
        <w:trPr>
          <w:trHeight w:val="397"/>
        </w:trPr>
        <w:tc>
          <w:tcPr>
            <w:tcW w:w="8959" w:type="dxa"/>
          </w:tcPr>
          <w:p w14:paraId="729C9695" w14:textId="77777777" w:rsidR="0085747A" w:rsidRPr="002118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228A64DD" w14:textId="7A184449" w:rsidR="00FE1386" w:rsidRPr="002118F0" w:rsidRDefault="004F23E4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Olszak C.M. (red.),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Uniwersytetu Ekonomicznego,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Katowice 2014</w:t>
            </w:r>
            <w:r w:rsidR="00FE1386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07272F" w14:textId="1F216FCB" w:rsidR="00C93776" w:rsidRPr="002118F0" w:rsidRDefault="00B15E95" w:rsidP="00F4459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Pankiewicz M. (red.),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e-biznes : wybrane zagadnienia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Wyższej Szkoły Finansów i Zarządzania,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Bia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łystok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727245E6" w14:textId="3F065205" w:rsidR="008505B2" w:rsidRPr="002118F0" w:rsidRDefault="00C42F95" w:rsidP="00171B5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Rutkowska J., </w:t>
            </w:r>
            <w:r w:rsidR="000D4A40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Świderska-Rak D., </w:t>
            </w:r>
            <w:r w:rsidR="00AA7B3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Komputerowe wspomaganie rachunkowości zarządczej, 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r w:rsidR="00B035D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Naukowe Wydziału Zarządzania Uniwersytetu Warszawskiego, Warszawa 2016.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85747A" w:rsidRPr="00AE66CB" w14:paraId="5B60B74E" w14:textId="77777777" w:rsidTr="002118F0">
        <w:trPr>
          <w:trHeight w:val="397"/>
        </w:trPr>
        <w:tc>
          <w:tcPr>
            <w:tcW w:w="8959" w:type="dxa"/>
          </w:tcPr>
          <w:p w14:paraId="218CA5F3" w14:textId="77777777" w:rsidR="00605B96" w:rsidRPr="002118F0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DE4F20" w14:textId="03D92879" w:rsidR="009C1504" w:rsidRPr="002118F0" w:rsidRDefault="009C1504" w:rsidP="00C771C8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312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Szczypa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P.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Podstawy rachunkowości: od teorii do praktyki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Warszawa 2020.</w:t>
            </w:r>
          </w:p>
          <w:p w14:paraId="1D408A20" w14:textId="77777777" w:rsidR="00F73C5C" w:rsidRPr="00595F8B" w:rsidRDefault="00057955" w:rsidP="001A0833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312"/>
              <w:rPr>
                <w:rFonts w:ascii="Corbel" w:hAnsi="Corbel"/>
                <w:b w:val="0"/>
                <w:szCs w:val="24"/>
              </w:rPr>
            </w:pP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Dudziak M.,</w:t>
            </w:r>
            <w:r w:rsidR="00165DA4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Szpakowska E.,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ryzykiem i niepewność w działalności gospodarczej</w:t>
            </w:r>
            <w:r w:rsidR="00165DA4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5DA4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odejmowanie decyz</w:t>
            </w:r>
            <w:r w:rsidR="008F3AB9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ji biznesowych, „Zarządzanie i Finanse”, Tom 11, nr 1</w:t>
            </w:r>
            <w:r w:rsidR="00F159DC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/2013</w:t>
            </w:r>
            <w:r w:rsidR="008F3AB9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, cz. 1, s. 117-129.</w:t>
            </w:r>
          </w:p>
          <w:p w14:paraId="5B5A22B4" w14:textId="79E2E90C" w:rsidR="00C93776" w:rsidRPr="00595F8B" w:rsidRDefault="00F73C5C" w:rsidP="00595F8B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Sarama</w:t>
            </w:r>
            <w:proofErr w:type="spellEnd"/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 Chorób R.</w:t>
            </w:r>
            <w:r w:rsidR="00AE66CB"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595F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Społeczne i ekonomiczne aspekty transformacji cyfrowej w Polsce, Wyd. Uniwersytetu Rzeszowskiego, Rzeszów 2021.</w:t>
            </w:r>
          </w:p>
        </w:tc>
      </w:tr>
    </w:tbl>
    <w:p w14:paraId="110FFD37" w14:textId="77777777" w:rsidR="00013CB1" w:rsidRPr="00AE66CB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88D3" w14:textId="77777777" w:rsidR="005C6181" w:rsidRDefault="005C6181" w:rsidP="00C16ABF">
      <w:pPr>
        <w:spacing w:after="0" w:line="240" w:lineRule="auto"/>
      </w:pPr>
      <w:r>
        <w:separator/>
      </w:r>
    </w:p>
  </w:endnote>
  <w:endnote w:type="continuationSeparator" w:id="0">
    <w:p w14:paraId="7CC62B4B" w14:textId="77777777" w:rsidR="005C6181" w:rsidRDefault="005C61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DB73" w14:textId="77777777" w:rsidR="005C6181" w:rsidRDefault="005C6181" w:rsidP="00C16ABF">
      <w:pPr>
        <w:spacing w:after="0" w:line="240" w:lineRule="auto"/>
      </w:pPr>
      <w:r>
        <w:separator/>
      </w:r>
    </w:p>
  </w:footnote>
  <w:footnote w:type="continuationSeparator" w:id="0">
    <w:p w14:paraId="34F9908B" w14:textId="77777777" w:rsidR="005C6181" w:rsidRDefault="005C6181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332646">
    <w:abstractNumId w:val="1"/>
  </w:num>
  <w:num w:numId="2" w16cid:durableId="984626238">
    <w:abstractNumId w:val="5"/>
  </w:num>
  <w:num w:numId="3" w16cid:durableId="1651982464">
    <w:abstractNumId w:val="3"/>
  </w:num>
  <w:num w:numId="4" w16cid:durableId="1488672943">
    <w:abstractNumId w:val="0"/>
  </w:num>
  <w:num w:numId="5" w16cid:durableId="435564908">
    <w:abstractNumId w:val="2"/>
  </w:num>
  <w:num w:numId="6" w16cid:durableId="165965052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44F1"/>
    <w:rsid w:val="00015B8F"/>
    <w:rsid w:val="00022ECE"/>
    <w:rsid w:val="000302A3"/>
    <w:rsid w:val="00042A51"/>
    <w:rsid w:val="00042D2E"/>
    <w:rsid w:val="00044C82"/>
    <w:rsid w:val="000566F8"/>
    <w:rsid w:val="00057955"/>
    <w:rsid w:val="00064E7E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D4A40"/>
    <w:rsid w:val="000E0890"/>
    <w:rsid w:val="000E4C51"/>
    <w:rsid w:val="000F1C57"/>
    <w:rsid w:val="000F35B0"/>
    <w:rsid w:val="000F5615"/>
    <w:rsid w:val="00102660"/>
    <w:rsid w:val="001075BD"/>
    <w:rsid w:val="00112794"/>
    <w:rsid w:val="0012560E"/>
    <w:rsid w:val="00125778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5DA4"/>
    <w:rsid w:val="00166A03"/>
    <w:rsid w:val="00171B5D"/>
    <w:rsid w:val="001737CF"/>
    <w:rsid w:val="001756ED"/>
    <w:rsid w:val="00176083"/>
    <w:rsid w:val="001766C6"/>
    <w:rsid w:val="00180A34"/>
    <w:rsid w:val="00183215"/>
    <w:rsid w:val="00187684"/>
    <w:rsid w:val="00192F37"/>
    <w:rsid w:val="001A6E48"/>
    <w:rsid w:val="001A70D2"/>
    <w:rsid w:val="001B3D73"/>
    <w:rsid w:val="001B49D7"/>
    <w:rsid w:val="001D10EE"/>
    <w:rsid w:val="001D2387"/>
    <w:rsid w:val="001D48CC"/>
    <w:rsid w:val="001D657B"/>
    <w:rsid w:val="001D6797"/>
    <w:rsid w:val="001D7B54"/>
    <w:rsid w:val="001E0209"/>
    <w:rsid w:val="001E0C12"/>
    <w:rsid w:val="001E1E6D"/>
    <w:rsid w:val="001F2BEC"/>
    <w:rsid w:val="001F2CA2"/>
    <w:rsid w:val="001F728C"/>
    <w:rsid w:val="0020213E"/>
    <w:rsid w:val="002118F0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0B9F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1908"/>
    <w:rsid w:val="002D1AB9"/>
    <w:rsid w:val="002D73D4"/>
    <w:rsid w:val="002E25DC"/>
    <w:rsid w:val="002E656A"/>
    <w:rsid w:val="002F02A3"/>
    <w:rsid w:val="002F4ABE"/>
    <w:rsid w:val="003018BA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56B7C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3F6BFC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C7178"/>
    <w:rsid w:val="004D5282"/>
    <w:rsid w:val="004E1B7C"/>
    <w:rsid w:val="004F1551"/>
    <w:rsid w:val="004F23E4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3A71"/>
    <w:rsid w:val="0059544B"/>
    <w:rsid w:val="00595F8B"/>
    <w:rsid w:val="005A0855"/>
    <w:rsid w:val="005A3196"/>
    <w:rsid w:val="005A5D72"/>
    <w:rsid w:val="005A7F88"/>
    <w:rsid w:val="005B1CC5"/>
    <w:rsid w:val="005C080F"/>
    <w:rsid w:val="005C55E5"/>
    <w:rsid w:val="005C6181"/>
    <w:rsid w:val="005C696A"/>
    <w:rsid w:val="005E089A"/>
    <w:rsid w:val="005E6E85"/>
    <w:rsid w:val="005F31D2"/>
    <w:rsid w:val="00603281"/>
    <w:rsid w:val="00605B96"/>
    <w:rsid w:val="00605D13"/>
    <w:rsid w:val="0061029B"/>
    <w:rsid w:val="00610DAE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B42F6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17229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B5090"/>
    <w:rsid w:val="007C3299"/>
    <w:rsid w:val="007C3BCC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05B2"/>
    <w:rsid w:val="0085267B"/>
    <w:rsid w:val="0085426F"/>
    <w:rsid w:val="0085747A"/>
    <w:rsid w:val="0086205A"/>
    <w:rsid w:val="00863A71"/>
    <w:rsid w:val="00865492"/>
    <w:rsid w:val="00876065"/>
    <w:rsid w:val="00876E43"/>
    <w:rsid w:val="0088030C"/>
    <w:rsid w:val="00881601"/>
    <w:rsid w:val="00884922"/>
    <w:rsid w:val="00885F64"/>
    <w:rsid w:val="008917F9"/>
    <w:rsid w:val="00893D62"/>
    <w:rsid w:val="008A29DB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55A"/>
    <w:rsid w:val="008D3DFB"/>
    <w:rsid w:val="008D6418"/>
    <w:rsid w:val="008E3980"/>
    <w:rsid w:val="008E64F4"/>
    <w:rsid w:val="008F12C9"/>
    <w:rsid w:val="008F249F"/>
    <w:rsid w:val="008F3AB9"/>
    <w:rsid w:val="008F4F46"/>
    <w:rsid w:val="008F6E29"/>
    <w:rsid w:val="0090079A"/>
    <w:rsid w:val="0090082C"/>
    <w:rsid w:val="00903EFD"/>
    <w:rsid w:val="00916188"/>
    <w:rsid w:val="00921687"/>
    <w:rsid w:val="00923D7D"/>
    <w:rsid w:val="0094491A"/>
    <w:rsid w:val="00945FA8"/>
    <w:rsid w:val="009508DF"/>
    <w:rsid w:val="00950DAC"/>
    <w:rsid w:val="00954A07"/>
    <w:rsid w:val="0095771C"/>
    <w:rsid w:val="00963A97"/>
    <w:rsid w:val="00970220"/>
    <w:rsid w:val="00997F14"/>
    <w:rsid w:val="009A78D9"/>
    <w:rsid w:val="009C1504"/>
    <w:rsid w:val="009C3E31"/>
    <w:rsid w:val="009C54AE"/>
    <w:rsid w:val="009C788E"/>
    <w:rsid w:val="009D5B44"/>
    <w:rsid w:val="009D72FF"/>
    <w:rsid w:val="009E120D"/>
    <w:rsid w:val="009E2B3E"/>
    <w:rsid w:val="009E3A33"/>
    <w:rsid w:val="009E3B41"/>
    <w:rsid w:val="009F1B4B"/>
    <w:rsid w:val="009F3C5C"/>
    <w:rsid w:val="009F4610"/>
    <w:rsid w:val="009F7255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A25D8"/>
    <w:rsid w:val="00AA7B3D"/>
    <w:rsid w:val="00AB053C"/>
    <w:rsid w:val="00AB5427"/>
    <w:rsid w:val="00AC1B31"/>
    <w:rsid w:val="00AD1146"/>
    <w:rsid w:val="00AD27D3"/>
    <w:rsid w:val="00AD66D6"/>
    <w:rsid w:val="00AE1160"/>
    <w:rsid w:val="00AE203C"/>
    <w:rsid w:val="00AE2C98"/>
    <w:rsid w:val="00AE2E74"/>
    <w:rsid w:val="00AE5FCB"/>
    <w:rsid w:val="00AE66CB"/>
    <w:rsid w:val="00AF2C1E"/>
    <w:rsid w:val="00B035D4"/>
    <w:rsid w:val="00B06142"/>
    <w:rsid w:val="00B07B3E"/>
    <w:rsid w:val="00B135B1"/>
    <w:rsid w:val="00B15E95"/>
    <w:rsid w:val="00B22F29"/>
    <w:rsid w:val="00B256EE"/>
    <w:rsid w:val="00B30E50"/>
    <w:rsid w:val="00B3130B"/>
    <w:rsid w:val="00B3238A"/>
    <w:rsid w:val="00B40ADB"/>
    <w:rsid w:val="00B41FFF"/>
    <w:rsid w:val="00B43B77"/>
    <w:rsid w:val="00B43E80"/>
    <w:rsid w:val="00B470CD"/>
    <w:rsid w:val="00B52453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42F95"/>
    <w:rsid w:val="00C549A4"/>
    <w:rsid w:val="00C56036"/>
    <w:rsid w:val="00C61DC5"/>
    <w:rsid w:val="00C67E92"/>
    <w:rsid w:val="00C70A26"/>
    <w:rsid w:val="00C7153B"/>
    <w:rsid w:val="00C71789"/>
    <w:rsid w:val="00C73109"/>
    <w:rsid w:val="00C771C8"/>
    <w:rsid w:val="00C7763A"/>
    <w:rsid w:val="00C92183"/>
    <w:rsid w:val="00C93776"/>
    <w:rsid w:val="00C94B98"/>
    <w:rsid w:val="00CA2B96"/>
    <w:rsid w:val="00CA5038"/>
    <w:rsid w:val="00CA5089"/>
    <w:rsid w:val="00CB127E"/>
    <w:rsid w:val="00CD1969"/>
    <w:rsid w:val="00CD365A"/>
    <w:rsid w:val="00CE4A18"/>
    <w:rsid w:val="00CE51D6"/>
    <w:rsid w:val="00CE5BAC"/>
    <w:rsid w:val="00CF25BE"/>
    <w:rsid w:val="00CF3414"/>
    <w:rsid w:val="00CF3B3C"/>
    <w:rsid w:val="00CF78ED"/>
    <w:rsid w:val="00D02B25"/>
    <w:rsid w:val="00D02EBA"/>
    <w:rsid w:val="00D039F2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05EA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6DC"/>
    <w:rsid w:val="00D92711"/>
    <w:rsid w:val="00DA2114"/>
    <w:rsid w:val="00DD332A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0B7A"/>
    <w:rsid w:val="00E51E44"/>
    <w:rsid w:val="00E520C8"/>
    <w:rsid w:val="00E63348"/>
    <w:rsid w:val="00E659E3"/>
    <w:rsid w:val="00E70B36"/>
    <w:rsid w:val="00E7533E"/>
    <w:rsid w:val="00E76582"/>
    <w:rsid w:val="00E77E88"/>
    <w:rsid w:val="00E8095E"/>
    <w:rsid w:val="00E8107D"/>
    <w:rsid w:val="00E8382A"/>
    <w:rsid w:val="00E939FF"/>
    <w:rsid w:val="00EA0DF7"/>
    <w:rsid w:val="00EA14D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EF4809"/>
    <w:rsid w:val="00F070AB"/>
    <w:rsid w:val="00F14E21"/>
    <w:rsid w:val="00F159DC"/>
    <w:rsid w:val="00F1730D"/>
    <w:rsid w:val="00F21C09"/>
    <w:rsid w:val="00F2231D"/>
    <w:rsid w:val="00F27A7B"/>
    <w:rsid w:val="00F34204"/>
    <w:rsid w:val="00F406BC"/>
    <w:rsid w:val="00F44594"/>
    <w:rsid w:val="00F50DAC"/>
    <w:rsid w:val="00F617C3"/>
    <w:rsid w:val="00F63966"/>
    <w:rsid w:val="00F7066B"/>
    <w:rsid w:val="00F73C5C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E2365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337A01-A83D-41AF-88FD-67EAD2C05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83</TotalTime>
  <Pages>1</Pages>
  <Words>951</Words>
  <Characters>5710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85</cp:revision>
  <cp:lastPrinted>2017-04-27T10:28:00Z</cp:lastPrinted>
  <dcterms:created xsi:type="dcterms:W3CDTF">2020-12-15T14:45:00Z</dcterms:created>
  <dcterms:modified xsi:type="dcterms:W3CDTF">2025-11-11T16:16:00Z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